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23" w:rsidRDefault="00510723" w:rsidP="007649A2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2.45pt;margin-top:-58.4pt;width:106.2pt;height:35.55pt;z-index:251638784" strokecolor="white" strokeweight="0">
            <v:textbox>
              <w:txbxContent>
                <w:p w:rsidR="00510723" w:rsidRDefault="00510723">
                  <w:r>
                    <w:t>TARİH : 03.10.2007       ÇARŞAMBA</w:t>
                  </w:r>
                </w:p>
                <w:p w:rsidR="00510723" w:rsidRDefault="00510723"/>
              </w:txbxContent>
            </v:textbox>
          </v:shape>
        </w:pict>
      </w:r>
      <w:r>
        <w:t>2007-2008 ÖĞRETİM YILI                                                                                                                                                   4/A SINIFI FEN TEKNOLOJİ DERSİ                                                                                                                                        İSKELET-EKLEM-KAS SİSTEMİ SINAVI</w:t>
      </w: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SORULAR</w:t>
      </w:r>
    </w:p>
    <w:p w:rsidR="00510723" w:rsidRDefault="00510723" w:rsidP="00A54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Aşağıdaki sorularda boş bırakılan yerleri doldurunuz.</w:t>
      </w:r>
    </w:p>
    <w:p w:rsidR="00510723" w:rsidRDefault="00510723" w:rsidP="00A54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Vücudumuzda sert bir yapıya sahip kemik topluluğuna  ……………………………………………… denir.</w:t>
      </w:r>
    </w:p>
    <w:p w:rsidR="00510723" w:rsidRDefault="00510723" w:rsidP="00D72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rect id="_x0000_s1027" style="position:absolute;margin-left:303.95pt;margin-top:21.6pt;width:117pt;height:24.75pt;z-index:251644928"/>
        </w:pict>
      </w:r>
      <w:r>
        <w:t>2. Aşağıdaki iskeletin temel kısımlarının adlarını okun gösterdiği boşluğa yazınız.</w:t>
      </w:r>
    </w:p>
    <w:p w:rsidR="00510723" w:rsidRDefault="00510723" w:rsidP="00D72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rect id="_x0000_s1028" style="position:absolute;margin-left:11.45pt;margin-top:79.4pt;width:108pt;height:20.25pt;z-index:251649024"/>
        </w:pict>
      </w:r>
      <w:r>
        <w:rPr>
          <w:noProof/>
        </w:rPr>
        <w:pict>
          <v:rect id="_x0000_s1029" style="position:absolute;margin-left:3.2pt;margin-top:27.65pt;width:112.5pt;height:19.5pt;z-index:251648000"/>
        </w:pict>
      </w:r>
      <w:r>
        <w:rPr>
          <w:noProof/>
        </w:rPr>
        <w:pict>
          <v:rect id="_x0000_s1030" style="position:absolute;margin-left:303.95pt;margin-top:86.9pt;width:121.5pt;height:20.25pt;z-index:251646976"/>
        </w:pict>
      </w:r>
      <w:r>
        <w:rPr>
          <w:noProof/>
        </w:rPr>
        <w:pict>
          <v:shape id="_x0000_s1031" type="#_x0000_t202" style="position:absolute;margin-left:303.95pt;margin-top:27.65pt;width:117pt;height:26.25pt;z-index:251645952">
            <v:textbox style="mso-next-textbox:#_x0000_s1031">
              <w:txbxContent>
                <w:p w:rsidR="00510723" w:rsidRDefault="00510723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08.7pt;margin-top:95.15pt;width:90pt;height:.75pt;flip:y;z-index:251643904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127.7pt;margin-top:53.9pt;width:66pt;height:29.25pt;flip:x;z-index:251642880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213.2pt;margin-top:41.9pt;width:85.5pt;height:.75pt;flip:y;z-index:251641856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123.2pt;margin-top:35.9pt;width:70.5pt;height:0;flip:x;z-index:251640832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208.7pt;margin-top:8.9pt;width:90pt;height:0;z-index:251639808" o:connectortype="straight">
            <v:stroke endarrow="block"/>
          </v:shape>
        </w:pict>
      </w:r>
      <w:r>
        <w:t xml:space="preserve">                                                     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yunus.hacettepe.edu.tr/~rbasar/images/iskelet.gif" style="width:156pt;height:156pt;visibility:visible">
            <v:imagedata r:id="rId7" o:title=""/>
            <o:lock v:ext="edit" cropping="t"/>
          </v:shape>
        </w:pic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  Kalbimizi ve akciğerlerimizi bir kafes gibi sararak,dış etkilerden koruyan iskeletimizin bu bölümüne  ……………………………………………………………………. denir.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 Vücudumuzdaki kemikler şekil bakımından kaça ayrılır ?      A ) 3’e                    B ) 4’e                        D ) 5’e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 Aşağıdaki  eşleştirmelerden hangisi ya da hangileri yanlıştır ?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7" type="#_x0000_t88" style="position:absolute;margin-left:308.45pt;margin-top:7.85pt;width:31.2pt;height:51pt;z-index:251654144"/>
        </w:pict>
      </w:r>
      <w:r>
        <w:rPr>
          <w:noProof/>
        </w:rPr>
        <w:pict>
          <v:shape id="_x0000_s1038" type="#_x0000_t202" style="position:absolute;margin-left:340.25pt;margin-top:3.35pt;width:140.55pt;height:139.05pt;z-index:251653120">
            <v:textbox style="mso-next-textbox:#_x0000_s1038;mso-fit-shape-to-text:t">
              <w:txbxContent>
                <w:p w:rsidR="00510723" w:rsidRDefault="00510723" w:rsidP="00DF1002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Sadece  I.  yanlış</w:t>
                  </w:r>
                </w:p>
                <w:p w:rsidR="00510723" w:rsidRDefault="00510723" w:rsidP="00DF1002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II . ve III. Yanlış</w:t>
                  </w:r>
                </w:p>
                <w:p w:rsidR="00510723" w:rsidRDefault="00510723" w:rsidP="00DF1002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I. Ve III. yanlış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32" style="position:absolute;margin-left:103.7pt;margin-top:7.85pt;width:70.5pt;height:0;z-index:251650048" o:connectortype="straight">
            <v:stroke endarrow="block"/>
          </v:shape>
        </w:pict>
      </w:r>
      <w:r>
        <w:t xml:space="preserve">          I . Uzun kemikler                                  Kafatasımızda bulunur 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shape id="_x0000_s1040" type="#_x0000_t32" style="position:absolute;margin-left:99.2pt;margin-top:7.2pt;width:70.5pt;height:0;z-index:251651072" o:connectortype="straight">
            <v:stroke endarrow="block"/>
          </v:shape>
        </w:pict>
      </w:r>
      <w:r>
        <w:t xml:space="preserve">         II. Omurga                                               Kısa kemiklerden oluşmuştur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shape id="_x0000_s1041" type="#_x0000_t32" style="position:absolute;margin-left:103.7pt;margin-top:8pt;width:66pt;height:0;z-index:251652096" o:connectortype="straight">
            <v:stroke endarrow="block"/>
          </v:shape>
        </w:pict>
      </w:r>
      <w:r>
        <w:t xml:space="preserve">        III . Yassı kemikler                                  Sadece kaburgalardır.                                          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6. İki kemiği birleştiren  ve hareket etmesini sağlayan bu bölüme ……………………………………….. denir.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shape id="_x0000_s1042" type="#_x0000_t202" style="position:absolute;margin-left:314.45pt;margin-top:37.35pt;width:165.75pt;height:111.75pt;z-index:251655168">
            <v:textbox>
              <w:txbxContent>
                <w:p w:rsidR="00510723" w:rsidRDefault="00510723">
                  <w:r>
                    <w:rPr>
                      <w:noProof/>
                    </w:rPr>
                    <w:pict>
                      <v:shape id="Resim 7" o:spid="_x0000_i1027" type="#_x0000_t75" alt="http://www.insanmucizesi.com/bolum8/res/02.jpg" style="width:162pt;height:105.7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  </w:t>
      </w:r>
      <w:smartTag w:uri="urn:schemas-microsoft-com:office:smarttags" w:element="metricconverter">
        <w:smartTagPr>
          <w:attr w:name="ProductID" w:val="7. “"/>
        </w:smartTagPr>
        <w:r>
          <w:t>7. “</w:t>
        </w:r>
      </w:smartTag>
      <w:r>
        <w:t xml:space="preserve"> Vücudum pelte gibi oldu, yere yığıldım, ayakta duramıyorum” diyen bir çocuğun dik durabilmesi için sizce neye ihtiyacı vardır ?      A ) iskelete              B ) kaslara                      C ) eklemlere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8. İskeletimizin üzerini kaplamış, lifli yapılardan oluşmuş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lastik özelliğini taşıyan,iskeletle birlikte vücudumuza şekil veren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ve hareket etmemizi sağlayan bu yapıya   ……………………………   denir.</w:t>
      </w:r>
    </w:p>
    <w:p w:rsidR="00510723" w:rsidRDefault="00510723" w:rsidP="00EF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9.  Vücudumuzun hareket edebilmesi için aşağıdakilerden hangisi ya da hangilerine ihtiyacımız vardır ?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A ) iskelete                  B ) kaslara                C ) eklemlere                      D ) hepsine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10. Vücudumuzdaki “ KASILMA ve GEVŞEME” olayını aşağıdaki  organımızdan hangisi  gerçekleştirir ?</w:t>
      </w:r>
    </w:p>
    <w:p w:rsidR="00510723" w:rsidRDefault="00510723" w:rsidP="00E77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A ) iskelete                  B ) kaslara                C ) eklemlere                      D ) hepsine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smartTag w:uri="urn:schemas-microsoft-com:office:smarttags" w:element="metricconverter">
        <w:smartTagPr>
          <w:attr w:name="ProductID" w:val="11. “"/>
        </w:smartTagPr>
        <w:r>
          <w:t>11. “</w:t>
        </w:r>
      </w:smartTag>
      <w:r>
        <w:t xml:space="preserve"> Ben sporcunun zeki,çevik ve aynı zamanda da ahlaklısını severim.” Sözünü kim söylemiştir ?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A) öğretmenimiz            B ) başbakan             C ) Mustafa Kemal Atatürk     D ) sporcular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12. İskelet ve kaslarımızın güçlü ve sağlıklı olabilmesi için neler yapmalıyız ? En az üç görüş yazınız.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a.   …………………………………………………………………………………………………………………………………………………………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b.  …………………………………………………………………………………………………………………………………………………………..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c.  …………………………………………………………………………………………………………………………………………………………..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13.  Üç çeşit eklem vardır. “oynar eklemler, yarı oynar eklemler ve oynamaz eklemlerdir”  oynamaz eklemler vücudumuzun hangi bölümünde bulunur ?     A ) kafatası      B ) omurga        C ) kollar         D ) bacaklar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14. Ümran oyuncak hamurdan bir bebek yaptı.Ancak bebek ayakta duramadı.Bebeğin vücudunun bölümlerine tel geçirdi. Şimdi bebek ayakta duruyor. Tel ve oyuncak hamur vücudumuzun hangi bölümlerini temsil eder?  Karşılarına yazınız.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TEL =  ……………………………………………………………. temsil eder.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OYUNCAK HAMUR = …………………………………….. temsil eder. </w:t>
      </w:r>
    </w:p>
    <w:p w:rsidR="00510723" w:rsidRDefault="00510723" w:rsidP="005B4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pict>
          <v:shape id="_x0000_s1043" type="#_x0000_t202" style="position:absolute;margin-left:36.95pt;margin-top:33.8pt;width:81pt;height:146.05pt;z-index:251675648">
            <v:textbox>
              <w:txbxContent>
                <w:p w:rsidR="00510723" w:rsidRDefault="00510723">
                  <w:pPr>
                    <w:rPr>
                      <w:u w:val="single"/>
                    </w:rPr>
                  </w:pPr>
                  <w:r w:rsidRPr="00905ACE">
                    <w:rPr>
                      <w:u w:val="single"/>
                    </w:rPr>
                    <w:t>KELİMELER</w:t>
                  </w:r>
                </w:p>
                <w:p w:rsidR="00510723" w:rsidRDefault="00510723">
                  <w:r>
                    <w:t xml:space="preserve">Kollar                Bacaklar                      omurga                          göğüs kafesi                 kafatası                                kemikler                                eklemler                     </w:t>
                  </w:r>
                </w:p>
                <w:p w:rsidR="00510723" w:rsidRPr="00905ACE" w:rsidRDefault="00510723"/>
              </w:txbxContent>
            </v:textbox>
          </v:shape>
        </w:pict>
      </w:r>
      <w:r>
        <w:rPr>
          <w:noProof/>
        </w:rPr>
        <w:pict>
          <v:shape id="_x0000_s1044" type="#_x0000_t32" style="position:absolute;margin-left:315.2pt;margin-top:22.5pt;width:.75pt;height:59.55pt;flip:x y;z-index:251658240" o:connectortype="straight">
            <v:stroke endarrow="block"/>
          </v:shape>
        </w:pict>
      </w:r>
      <w:r>
        <w:rPr>
          <w:noProof/>
        </w:rPr>
        <w:pict>
          <v:shape id="_x0000_s1045" type="#_x0000_t202" style="position:absolute;margin-left:275.8pt;margin-top:.45pt;width:80.25pt;height:22.05pt;z-index:251656192">
            <v:textbox>
              <w:txbxContent>
                <w:p w:rsidR="00510723" w:rsidRDefault="00510723">
                  <w:r>
                    <w:t>VÜCUDUMUZ</w:t>
                  </w:r>
                </w:p>
              </w:txbxContent>
            </v:textbox>
          </v:shape>
        </w:pict>
      </w:r>
      <w:r>
        <w:t xml:space="preserve">15.        Kavram haritasında,aşağıdaki                                                                                                                                                  kelimeleri  uygun yerlere  yazınız.                                            </w:t>
      </w: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    </w:t>
      </w: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</w:rPr>
        <w:pict>
          <v:oval id="_x0000_s1046" style="position:absolute;left:0;text-align:left;margin-left:172.7pt;margin-top:12.1pt;width:68.25pt;height:43.5pt;z-index:251672576"/>
        </w:pict>
      </w:r>
      <w:r>
        <w:rPr>
          <w:noProof/>
        </w:rPr>
        <w:pict>
          <v:oval id="_x0000_s1047" style="position:absolute;left:0;text-align:left;margin-left:406.7pt;margin-top:7.6pt;width:68.25pt;height:43.5pt;z-index:251671552"/>
        </w:pict>
      </w:r>
      <w:r>
        <w:t xml:space="preserve">                                                              ŞEKİL  VERİR</w:t>
      </w:r>
    </w:p>
    <w:p w:rsidR="00510723" w:rsidRPr="00905ACE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16"/>
          <w:szCs w:val="16"/>
        </w:rPr>
      </w:pPr>
      <w:r>
        <w:rPr>
          <w:noProof/>
        </w:rPr>
        <w:pict>
          <v:shape id="_x0000_s1048" type="#_x0000_t32" style="position:absolute;left:0;text-align:left;margin-left:356.05pt;margin-top:5.7pt;width:50.65pt;height:9.45pt;flip:x;z-index:251674624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left:0;text-align:left;margin-left:240.95pt;margin-top:15.15pt;width:29.25pt;height:0;z-index:251673600" o:connectortype="straight">
            <v:stroke endarrow="block"/>
          </v:shape>
        </w:pict>
      </w:r>
      <w:r>
        <w:rPr>
          <w:noProof/>
        </w:rPr>
        <w:pict>
          <v:shape id="_x0000_s1050" type="#_x0000_t202" style="position:absolute;left:0;text-align:left;margin-left:280.3pt;margin-top:5.7pt;width:1in;height:24.45pt;z-index:251657216">
            <v:textbox>
              <w:txbxContent>
                <w:p w:rsidR="00510723" w:rsidRDefault="00510723">
                  <w:r>
                    <w:t>İSKELETİMİZ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                           </w:t>
      </w:r>
      <w:r>
        <w:rPr>
          <w:b/>
          <w:bCs/>
          <w:sz w:val="16"/>
          <w:szCs w:val="16"/>
        </w:rPr>
        <w:t>parçasıdır</w:t>
      </w:r>
    </w:p>
    <w:p w:rsidR="00510723" w:rsidRPr="00905ACE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noProof/>
        </w:rPr>
        <w:pict>
          <v:shape id="_x0000_s1051" type="#_x0000_t32" style="position:absolute;left:0;text-align:left;margin-left:315.2pt;margin-top:4.7pt;width:.75pt;height:39.75pt;z-index:251660288" o:connectortype="straight">
            <v:stroke endarrow="block"/>
          </v:shape>
        </w:pict>
      </w:r>
      <w:r>
        <w:rPr>
          <w:sz w:val="16"/>
          <w:szCs w:val="16"/>
        </w:rPr>
        <w:t xml:space="preserve">         </w:t>
      </w:r>
      <w:r w:rsidRPr="00905ACE">
        <w:rPr>
          <w:b/>
          <w:bCs/>
          <w:sz w:val="16"/>
          <w:szCs w:val="16"/>
        </w:rPr>
        <w:t>parçasıdır</w:t>
      </w: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</w:rPr>
        <w:pict>
          <v:oval id="_x0000_s1052" style="position:absolute;left:0;text-align:left;margin-left:417.2pt;margin-top:13.75pt;width:68.25pt;height:43.5pt;z-index:251665408"/>
        </w:pict>
      </w:r>
      <w:r>
        <w:rPr>
          <w:noProof/>
        </w:rPr>
        <w:pict>
          <v:shape id="_x0000_s1053" type="#_x0000_t202" style="position:absolute;left:0;text-align:left;margin-left:270.2pt;margin-top:23.5pt;width:94.5pt;height:22.5pt;z-index:251659264">
            <v:textbox>
              <w:txbxContent>
                <w:p w:rsidR="00510723" w:rsidRDefault="00510723">
                  <w:r>
                    <w:t>TEMEL KISIMLAR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SAHİPTİR</w:t>
      </w: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</w:rPr>
        <w:pict>
          <v:shape id="_x0000_s1054" type="#_x0000_t32" style="position:absolute;left:0;text-align:left;margin-left:368.45pt;margin-top:13.1pt;width:43.5pt;height:0;z-index:251670528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left:0;text-align:left;margin-left:240.95pt;margin-top:20.6pt;width:43.5pt;height:29.25pt;flip:x;z-index:251667456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left:0;text-align:left;margin-left:201.2pt;margin-top:13.1pt;width:69pt;height:12pt;flip:x;z-index:251666432" o:connectortype="straight">
            <v:stroke endarrow="block"/>
          </v:shape>
        </w:pict>
      </w:r>
      <w:r>
        <w:rPr>
          <w:noProof/>
        </w:rPr>
        <w:pict>
          <v:oval id="_x0000_s1057" style="position:absolute;left:0;text-align:left;margin-left:137.45pt;margin-top:6.35pt;width:60pt;height:43.5pt;z-index:251661312"/>
        </w:pict>
      </w: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</w:rPr>
        <w:pict>
          <v:shape id="_x0000_s1058" type="#_x0000_t32" style="position:absolute;left:0;text-align:left;margin-left:352.3pt;margin-top:-.35pt;width:22.9pt;height:15.75pt;z-index:251669504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left:0;text-align:left;margin-left:315.2pt;margin-top:-.35pt;width:0;height:24.75pt;z-index:251668480" o:connectortype="straight">
            <v:stroke endarrow="block"/>
          </v:shape>
        </w:pict>
      </w:r>
      <w:r>
        <w:rPr>
          <w:noProof/>
        </w:rPr>
        <w:pict>
          <v:oval id="_x0000_s1060" style="position:absolute;left:0;text-align:left;margin-left:364.7pt;margin-top:15.4pt;width:82.5pt;height:43.5pt;z-index:251664384"/>
        </w:pict>
      </w:r>
      <w:r>
        <w:rPr>
          <w:noProof/>
        </w:rPr>
        <w:pict>
          <v:oval id="_x0000_s1061" style="position:absolute;left:0;text-align:left;margin-left:189.95pt;margin-top:24.4pt;width:68.25pt;height:43.5pt;z-index:251662336"/>
        </w:pict>
      </w: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</w:rPr>
        <w:pict>
          <v:oval id="_x0000_s1062" style="position:absolute;left:0;text-align:left;margin-left:275.8pt;margin-top:4.95pt;width:69.4pt;height:43.5pt;z-index:251663360"/>
        </w:pict>
      </w:r>
      <w:r>
        <w:t xml:space="preserve"> </w:t>
      </w:r>
    </w:p>
    <w:p w:rsidR="00510723" w:rsidRDefault="00510723" w:rsidP="00E47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</w:rPr>
        <w:pict>
          <v:shape id="_x0000_s1063" type="#_x0000_t202" style="position:absolute;left:0;text-align:left;margin-left:-4.3pt;margin-top:23pt;width:494.25pt;height:52.35pt;z-index:251676672">
            <v:textbox>
              <w:txbxContent>
                <w:p w:rsidR="00510723" w:rsidRDefault="00510723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NOT: Her soru 6 puan, SON soru 16 puan değerindedir.                                                                                                   HAZIRLAYAN : ALİ ÖZTEN                                          </w:t>
                  </w:r>
                </w:p>
                <w:p w:rsidR="00510723" w:rsidRDefault="00510723" w:rsidP="002966E4">
                  <w:pPr>
                    <w:rPr>
                      <w:b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b/>
                    </w:rPr>
                    <w:t>(</w:t>
                  </w:r>
                  <w:hyperlink r:id="rId9" w:history="1">
                    <w:r>
                      <w:rPr>
                        <w:rStyle w:val="Hyperlink"/>
                        <w:rFonts w:ascii="Hand writing Mutlu" w:hAnsi="Hand writing Mutlu"/>
                        <w:b/>
                        <w:sz w:val="28"/>
                        <w:szCs w:val="28"/>
                      </w:rPr>
                      <w:t>www.sorubak.com</w:t>
                    </w:r>
                  </w:hyperlink>
                  <w:r>
                    <w:rPr>
                      <w:b/>
                    </w:rPr>
                    <w:t>)</w:t>
                  </w:r>
                </w:p>
                <w:p w:rsidR="00510723" w:rsidRDefault="00510723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510723" w:rsidRDefault="00510723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510723" w:rsidRDefault="00510723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510723" w:rsidRDefault="00510723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4.SINIFLAR             </w:t>
                  </w:r>
                </w:p>
                <w:p w:rsidR="00510723" w:rsidRPr="00184933" w:rsidRDefault="00510723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510723" w:rsidRDefault="00510723">
      <w:r>
        <w:t xml:space="preserve">                                                         </w:t>
      </w:r>
    </w:p>
    <w:sectPr w:rsidR="00510723" w:rsidSect="005A308D">
      <w:headerReference w:type="default" r:id="rId10"/>
      <w:pgSz w:w="11906" w:h="16838"/>
      <w:pgMar w:top="1417" w:right="1417" w:bottom="1417" w:left="851" w:header="426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723" w:rsidRDefault="00510723" w:rsidP="007649A2">
      <w:pPr>
        <w:spacing w:after="0" w:line="240" w:lineRule="auto"/>
      </w:pPr>
      <w:r>
        <w:separator/>
      </w:r>
    </w:p>
  </w:endnote>
  <w:endnote w:type="continuationSeparator" w:id="0">
    <w:p w:rsidR="00510723" w:rsidRDefault="00510723" w:rsidP="00764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723" w:rsidRDefault="00510723" w:rsidP="007649A2">
      <w:pPr>
        <w:spacing w:after="0" w:line="240" w:lineRule="auto"/>
      </w:pPr>
      <w:r>
        <w:separator/>
      </w:r>
    </w:p>
  </w:footnote>
  <w:footnote w:type="continuationSeparator" w:id="0">
    <w:p w:rsidR="00510723" w:rsidRDefault="00510723" w:rsidP="00764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723" w:rsidRDefault="00510723">
    <w:pPr>
      <w:pStyle w:val="Header"/>
    </w:pPr>
    <w:r>
      <w:t xml:space="preserve">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D3E95"/>
    <w:multiLevelType w:val="hybridMultilevel"/>
    <w:tmpl w:val="6EF40F02"/>
    <w:lvl w:ilvl="0" w:tplc="3EDE25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BF48C3"/>
    <w:multiLevelType w:val="hybridMultilevel"/>
    <w:tmpl w:val="6C3463AC"/>
    <w:lvl w:ilvl="0" w:tplc="C5D62F7E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">
    <w:nsid w:val="6D095297"/>
    <w:multiLevelType w:val="hybridMultilevel"/>
    <w:tmpl w:val="D6FE53E6"/>
    <w:lvl w:ilvl="0" w:tplc="43C8D8CE">
      <w:start w:val="1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">
    <w:nsid w:val="76CD5A21"/>
    <w:multiLevelType w:val="hybridMultilevel"/>
    <w:tmpl w:val="C69E1588"/>
    <w:lvl w:ilvl="0" w:tplc="073027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C76EEF"/>
    <w:multiLevelType w:val="hybridMultilevel"/>
    <w:tmpl w:val="1F6AA664"/>
    <w:lvl w:ilvl="0" w:tplc="004E0E98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5">
    <w:nsid w:val="7C646ADB"/>
    <w:multiLevelType w:val="hybridMultilevel"/>
    <w:tmpl w:val="4AEEEDA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EA979F2"/>
    <w:multiLevelType w:val="hybridMultilevel"/>
    <w:tmpl w:val="DC2045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9A2"/>
    <w:rsid w:val="000331E0"/>
    <w:rsid w:val="000A54C9"/>
    <w:rsid w:val="000D2453"/>
    <w:rsid w:val="000E792D"/>
    <w:rsid w:val="00100CE7"/>
    <w:rsid w:val="00184933"/>
    <w:rsid w:val="0019012F"/>
    <w:rsid w:val="001D48A3"/>
    <w:rsid w:val="001F5584"/>
    <w:rsid w:val="00200BE9"/>
    <w:rsid w:val="00202019"/>
    <w:rsid w:val="00247DCE"/>
    <w:rsid w:val="002966E4"/>
    <w:rsid w:val="002F52FD"/>
    <w:rsid w:val="00323756"/>
    <w:rsid w:val="003930B4"/>
    <w:rsid w:val="003A1D9C"/>
    <w:rsid w:val="003D1D45"/>
    <w:rsid w:val="00473834"/>
    <w:rsid w:val="0049229A"/>
    <w:rsid w:val="004E7790"/>
    <w:rsid w:val="004F3748"/>
    <w:rsid w:val="00510723"/>
    <w:rsid w:val="005174DF"/>
    <w:rsid w:val="00556CA9"/>
    <w:rsid w:val="00592146"/>
    <w:rsid w:val="005A308D"/>
    <w:rsid w:val="005B43E5"/>
    <w:rsid w:val="005D1977"/>
    <w:rsid w:val="006074B2"/>
    <w:rsid w:val="006C4056"/>
    <w:rsid w:val="00727A99"/>
    <w:rsid w:val="00732E55"/>
    <w:rsid w:val="007649A2"/>
    <w:rsid w:val="00767B3C"/>
    <w:rsid w:val="007B7547"/>
    <w:rsid w:val="007C1B9C"/>
    <w:rsid w:val="007D59CD"/>
    <w:rsid w:val="00806E79"/>
    <w:rsid w:val="00905ACE"/>
    <w:rsid w:val="00913406"/>
    <w:rsid w:val="00940445"/>
    <w:rsid w:val="009B119D"/>
    <w:rsid w:val="00A54614"/>
    <w:rsid w:val="00A71C53"/>
    <w:rsid w:val="00A77134"/>
    <w:rsid w:val="00C2141A"/>
    <w:rsid w:val="00C40688"/>
    <w:rsid w:val="00C6652D"/>
    <w:rsid w:val="00C80835"/>
    <w:rsid w:val="00CA7D7D"/>
    <w:rsid w:val="00CD3E6D"/>
    <w:rsid w:val="00CE5DB6"/>
    <w:rsid w:val="00CF3AB7"/>
    <w:rsid w:val="00D72A25"/>
    <w:rsid w:val="00D811DC"/>
    <w:rsid w:val="00DF1002"/>
    <w:rsid w:val="00E16DF3"/>
    <w:rsid w:val="00E253E4"/>
    <w:rsid w:val="00E47070"/>
    <w:rsid w:val="00E77A47"/>
    <w:rsid w:val="00E822CD"/>
    <w:rsid w:val="00EF086A"/>
    <w:rsid w:val="00F332B3"/>
    <w:rsid w:val="00FA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4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64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49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64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649A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64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49A2"/>
    <w:rPr>
      <w:rFonts w:cs="Times New Roman"/>
    </w:rPr>
  </w:style>
  <w:style w:type="paragraph" w:styleId="ListParagraph">
    <w:name w:val="List Paragraph"/>
    <w:basedOn w:val="Normal"/>
    <w:uiPriority w:val="99"/>
    <w:qFormat/>
    <w:rsid w:val="00EF086A"/>
    <w:pPr>
      <w:ind w:left="720"/>
    </w:pPr>
  </w:style>
  <w:style w:type="character" w:styleId="Hyperlink">
    <w:name w:val="Hyperlink"/>
    <w:basedOn w:val="DefaultParagraphFont"/>
    <w:uiPriority w:val="99"/>
    <w:rsid w:val="00806E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2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321</TotalTime>
  <Pages>2</Pages>
  <Words>594</Words>
  <Characters>3392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rootadmintr</dc:creator>
  <cp:keywords/>
  <dc:description/>
  <cp:lastModifiedBy>edanur</cp:lastModifiedBy>
  <cp:revision>33</cp:revision>
  <cp:lastPrinted>2007-10-02T21:31:00Z</cp:lastPrinted>
  <dcterms:created xsi:type="dcterms:W3CDTF">2007-10-02T15:40:00Z</dcterms:created>
  <dcterms:modified xsi:type="dcterms:W3CDTF">2010-12-02T20:36:00Z</dcterms:modified>
</cp:coreProperties>
</file>